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944A03" w:rsidRPr="00944A03" w:rsidTr="006C6F6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ΕΙΔΟΣ: Αναλογικός αναδευτήρας θερμαινόμενης πλάκας</w:t>
            </w:r>
          </w:p>
        </w:tc>
      </w:tr>
      <w:tr w:rsidR="00944A03" w:rsidRPr="00944A03" w:rsidTr="006C6F6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944A03" w:rsidRPr="00944A03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944A03" w:rsidRPr="00944A03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44A0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44A0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944A0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944A0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944A0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944A03" w:rsidRPr="00944A03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44A03" w:rsidRPr="00944A03" w:rsidRDefault="00944A03" w:rsidP="00944A03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Να προσφέρει μεγάλη επιφάνεια θέρμανσης 180 </w:t>
            </w: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x</w:t>
            </w: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180 </w:t>
            </w: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mm</w:t>
            </w: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με ασφαλή ελεγχόμενη θέρμανση έως 400°</w:t>
            </w: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C</w:t>
            </w: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944A03" w:rsidRPr="00944A03" w:rsidTr="006C6F64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44A03" w:rsidRPr="00944A03" w:rsidRDefault="00944A03" w:rsidP="00944A03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Εύρος στροφών (</w:t>
            </w: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rpm</w:t>
            </w: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): 100 έως 1500, Διαστάσεις: Π </w:t>
            </w: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x</w:t>
            </w: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Β </w:t>
            </w: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x</w:t>
            </w: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Υ (</w:t>
            </w: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mm</w:t>
            </w: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): 410 </w:t>
            </w: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x</w:t>
            </w: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210 </w:t>
            </w: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x</w:t>
            </w: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150.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944A03" w:rsidRPr="00944A03" w:rsidTr="006C6F64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44A03" w:rsidRPr="00944A03" w:rsidRDefault="00944A03" w:rsidP="00944A03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Κατασκευασμένος από χημικά ανθεκτικό χάλυβα με κεραμική επικάλυψη, αυτός ο εργαστηριακός αναδευτήρας θερμαινόμενης πλάκας να προσφέρει εξαιρετική αξιοπιστία με </w:t>
            </w:r>
            <w:proofErr w:type="spellStart"/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αναπαραγώγιμα</w:t>
            </w:r>
            <w:proofErr w:type="spellEnd"/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αποτελέσματα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944A03" w:rsidRPr="00944A03" w:rsidTr="006C6F6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44A03" w:rsidRPr="00944A03" w:rsidRDefault="00944A03" w:rsidP="00944A0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44A03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44A03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4A03" w:rsidRPr="00944A03" w:rsidRDefault="00944A03" w:rsidP="00944A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4A0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944A03" w:rsidRDefault="00B43CAA" w:rsidP="00944A03">
      <w:bookmarkStart w:id="0" w:name="_GoBack"/>
      <w:bookmarkEnd w:id="0"/>
    </w:p>
    <w:sectPr w:rsidR="00B43CAA" w:rsidRPr="00944A0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D2A3E"/>
    <w:rsid w:val="0080302B"/>
    <w:rsid w:val="00944A03"/>
    <w:rsid w:val="00B43CAA"/>
    <w:rsid w:val="00CB73E1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A6441682</Template>
  <TotalTime>0</TotalTime>
  <Pages>1</Pages>
  <Words>91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2025-12-01T09:41:00Z</dcterms:created>
  <dcterms:modified xsi:type="dcterms:W3CDTF">2025-12-01T09:41:00Z</dcterms:modified>
</cp:coreProperties>
</file>